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56073334" w:rsidR="00063289" w:rsidRPr="001C55D1" w:rsidRDefault="007B2F67" w:rsidP="00257739">
            <w:r w:rsidRPr="007B2F67">
              <w:t>20_26_017B_E_GU1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356A17AE" w:rsidR="00063289" w:rsidRPr="001C55D1" w:rsidRDefault="007B2F67" w:rsidP="00257739">
            <w:r w:rsidRPr="007B2F67">
              <w:t xml:space="preserve">20_26_017B_E_SU_Umbau/ Sanierung/ Erweiterung </w:t>
            </w:r>
            <w:r w:rsidR="007A0E67">
              <w:t>zum</w:t>
            </w:r>
            <w:r w:rsidRPr="007B2F67">
              <w:t xml:space="preserve"> </w:t>
            </w:r>
            <w:proofErr w:type="spellStart"/>
            <w:r w:rsidRPr="007B2F67">
              <w:t>Neuro</w:t>
            </w:r>
            <w:proofErr w:type="spellEnd"/>
            <w:r w:rsidRPr="007B2F67">
              <w:t xml:space="preserve"> OP 5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56569A1F" w:rsidR="00063289" w:rsidRPr="001C55D1" w:rsidRDefault="007B2F67" w:rsidP="00257739">
            <w:r w:rsidRPr="007B2F67">
              <w:t>Generalunternehmer Bauleistungen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7375017E" w:rsidR="00063289" w:rsidRPr="003C483F" w:rsidRDefault="00063289" w:rsidP="007B2F67">
            <w:pPr>
              <w:tabs>
                <w:tab w:val="left" w:pos="397"/>
                <w:tab w:val="left" w:pos="2025"/>
                <w:tab w:val="left" w:pos="3095"/>
              </w:tabs>
              <w:jc w:val="left"/>
              <w:rPr>
                <w:u w:val="single"/>
              </w:rPr>
            </w:pPr>
            <w:r w:rsidRPr="00063289">
              <w:t>am</w:t>
            </w:r>
            <w:r w:rsidR="001C3FD6">
              <w:t xml:space="preserve"> </w:t>
            </w:r>
            <w:r w:rsidR="00555309">
              <w:tab/>
            </w:r>
            <w:r w:rsidR="007B2F67">
              <w:rPr>
                <w:color w:val="808080"/>
                <w:u w:val="single"/>
              </w:rPr>
              <w:t>01.06.</w:t>
            </w:r>
            <w:proofErr w:type="gramStart"/>
            <w:r w:rsidR="007B2F67">
              <w:rPr>
                <w:color w:val="808080"/>
                <w:u w:val="single"/>
              </w:rPr>
              <w:t>2026</w:t>
            </w:r>
            <w:r w:rsidR="00C03428" w:rsidRPr="003C483F">
              <w:rPr>
                <w:color w:val="808080"/>
                <w:u w:val="single"/>
              </w:rPr>
              <w:t xml:space="preserve"> .</w:t>
            </w:r>
            <w:proofErr w:type="gramEnd"/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4C59CCF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7B2F67">
              <w:rPr>
                <w:color w:val="808080"/>
                <w:u w:val="single"/>
              </w:rPr>
              <w:t>12</w:t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3ADF6ECF" w:rsidR="00063289" w:rsidRPr="00063289" w:rsidRDefault="007B2F67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63AAF"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130F28F2" w:rsidR="00063289" w:rsidRPr="00063289" w:rsidRDefault="001C3FD6" w:rsidP="007B2F67">
            <w:pPr>
              <w:tabs>
                <w:tab w:val="left" w:pos="1020"/>
                <w:tab w:val="left" w:pos="1592"/>
                <w:tab w:val="left" w:pos="2430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7B2F67">
              <w:rPr>
                <w:color w:val="808080"/>
                <w:u w:val="single"/>
              </w:rPr>
              <w:t>23</w:t>
            </w:r>
            <w:r w:rsidR="007B2F67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7B2F67">
              <w:rPr>
                <w:color w:val="808080"/>
                <w:u w:val="single"/>
              </w:rPr>
              <w:t>2026</w:t>
            </w:r>
            <w:proofErr w:type="gramStart"/>
            <w:r w:rsidR="007B2F67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</w:t>
            </w:r>
            <w:proofErr w:type="gramEnd"/>
            <w:r w:rsidR="00063289" w:rsidRPr="00063289">
              <w:t xml:space="preserve">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31CD89E6" w:rsidR="00063289" w:rsidRPr="00063289" w:rsidRDefault="007B2F67" w:rsidP="00AD49B7">
            <w:pPr>
              <w:tabs>
                <w:tab w:val="left" w:pos="1952"/>
              </w:tabs>
              <w:jc w:val="left"/>
            </w:pPr>
            <w:r>
              <w:rPr>
                <w:color w:val="808080"/>
                <w:u w:val="single"/>
              </w:rPr>
              <w:t>18.05.2026</w:t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5A32EA4C" w:rsidR="00063289" w:rsidRPr="00063289" w:rsidRDefault="00C63AAF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468A85D4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063289">
              <w:t>am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7B2F67">
              <w:rPr>
                <w:color w:val="808080"/>
                <w:u w:val="single"/>
              </w:rPr>
              <w:t>14.09.2026</w:t>
            </w:r>
            <w:proofErr w:type="gramStart"/>
            <w:r w:rsidR="004F6411" w:rsidRPr="003C483F">
              <w:rPr>
                <w:color w:val="808080"/>
                <w:u w:val="single"/>
              </w:rPr>
              <w:tab/>
            </w:r>
            <w:r w:rsidR="00291B3F" w:rsidRPr="003C483F">
              <w:rPr>
                <w:color w:val="808080"/>
                <w:u w:val="single"/>
              </w:rPr>
              <w:t xml:space="preserve"> </w:t>
            </w:r>
            <w:r w:rsidR="00291B3F" w:rsidRPr="003C483F">
              <w:rPr>
                <w:color w:val="808080"/>
              </w:rPr>
              <w:t>.</w:t>
            </w:r>
            <w:proofErr w:type="gramEnd"/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2F6E0C36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7B2F67">
              <w:rPr>
                <w:color w:val="808080"/>
                <w:u w:val="single"/>
              </w:rPr>
              <w:t>38</w:t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7B2F67">
              <w:rPr>
                <w:color w:val="808080"/>
                <w:u w:val="single"/>
              </w:rPr>
              <w:t>2026</w:t>
            </w:r>
            <w:proofErr w:type="gramStart"/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>,</w:t>
            </w:r>
            <w:proofErr w:type="gramEnd"/>
            <w:r w:rsidR="00291B3F" w:rsidRPr="003C483F">
              <w:rPr>
                <w:color w:val="808080"/>
              </w:rPr>
              <w:t xml:space="preserve">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="00C63AAF">
              <w:rPr>
                <w:b/>
              </w:rPr>
            </w:r>
            <w:r w:rsidR="00C63AAF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277BF56C" w:rsidR="00492759" w:rsidRPr="00063289" w:rsidRDefault="007B2F67" w:rsidP="00EE0F4D">
            <w:pPr>
              <w:jc w:val="left"/>
            </w:pPr>
            <w:r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6" w:name="VStrAusFrK2_214"/>
            <w:r>
              <w:rPr>
                <w:b/>
              </w:rPr>
              <w:instrText xml:space="preserve"> FORMCHECKBOX </w:instrText>
            </w:r>
            <w:r w:rsidR="00C63AAF">
              <w:rPr>
                <w:b/>
              </w:rPr>
            </w:r>
            <w:r w:rsidR="00C63AAF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53B6FECE" w:rsidR="00492759" w:rsidRPr="00063289" w:rsidRDefault="007B2F67" w:rsidP="00492759">
            <w:pPr>
              <w:jc w:val="left"/>
            </w:pPr>
            <w:r>
              <w:t>1,0</w:t>
            </w: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5175FF5A" w:rsidR="00CE5894" w:rsidRPr="001C3FD6" w:rsidRDefault="00AD3902" w:rsidP="003639A0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7B2F67">
              <w:fldChar w:fldCharType="begin">
                <w:ffData>
                  <w:name w:val="Text26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7" w:name="Text26"/>
            <w:r w:rsidR="007B2F67">
              <w:instrText xml:space="preserve"> FORMTEXT </w:instrText>
            </w:r>
            <w:r w:rsidR="007B2F67">
              <w:fldChar w:fldCharType="separate"/>
            </w:r>
            <w:r w:rsidR="007B2F67">
              <w:rPr>
                <w:noProof/>
              </w:rPr>
              <w:t>5</w:t>
            </w:r>
            <w:r w:rsidR="007B2F67">
              <w:fldChar w:fldCharType="end"/>
            </w:r>
            <w:bookmarkEnd w:id="7"/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36224549" w:rsidR="00F26BD7" w:rsidRPr="00063289" w:rsidRDefault="007B2F67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63AAF"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C63AAF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705BCAC2" w:rsidR="00F26BD7" w:rsidRPr="00063289" w:rsidRDefault="007B2F67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63AAF"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</w:t>
            </w:r>
            <w:proofErr w:type="spellStart"/>
            <w:r>
              <w:t>Mängelansprüchebürgschaft</w:t>
            </w:r>
            <w:proofErr w:type="spellEnd"/>
            <w:r>
              <w:t>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3A1970" w:rsidRPr="00063289" w14:paraId="071D952A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4F02030" w14:textId="77777777" w:rsidR="003A1970" w:rsidRDefault="003A1970" w:rsidP="003A1970">
            <w:pPr>
              <w:autoSpaceDE w:val="0"/>
              <w:autoSpaceDN w:val="0"/>
              <w:adjustRightInd w:val="0"/>
              <w:ind w:left="426" w:firstLine="540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Hinweis: Die Bedingungen sind zu nummerieren; werden keine weiteren Bedingungen</w:t>
            </w:r>
          </w:p>
          <w:p w14:paraId="5B0F8031" w14:textId="77777777" w:rsidR="003A1970" w:rsidRDefault="003A1970" w:rsidP="003A1970">
            <w:pPr>
              <w:autoSpaceDE w:val="0"/>
              <w:autoSpaceDN w:val="0"/>
              <w:adjustRightInd w:val="0"/>
              <w:ind w:left="426" w:firstLine="540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aufgenommen, ist „Keine“ anzukreuzen. </w:t>
            </w:r>
          </w:p>
          <w:p w14:paraId="7CB5BED3" w14:textId="77777777" w:rsidR="003A1970" w:rsidRDefault="003A1970" w:rsidP="003A1970">
            <w:pPr>
              <w:autoSpaceDE w:val="0"/>
              <w:autoSpaceDN w:val="0"/>
              <w:adjustRightInd w:val="0"/>
              <w:ind w:left="426" w:firstLine="540"/>
              <w:rPr>
                <w:rFonts w:cs="Arial"/>
                <w:i/>
                <w:iCs/>
              </w:rPr>
            </w:pPr>
          </w:p>
          <w:p w14:paraId="63669B7D" w14:textId="05A3CB1B" w:rsidR="003A1970" w:rsidRDefault="007B2F67" w:rsidP="003A1970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15"/>
            <w:r>
              <w:rPr>
                <w:rFonts w:cs="Arial"/>
                <w:iCs/>
              </w:rPr>
              <w:instrText xml:space="preserve"> FORMCHECKBOX </w:instrText>
            </w:r>
            <w:r w:rsidR="00C63AAF">
              <w:rPr>
                <w:rFonts w:cs="Arial"/>
                <w:iCs/>
              </w:rPr>
            </w:r>
            <w:r w:rsidR="00C63AAF"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</w:rPr>
              <w:fldChar w:fldCharType="end"/>
            </w:r>
            <w:bookmarkEnd w:id="8"/>
            <w:r w:rsidR="003A1970">
              <w:rPr>
                <w:rFonts w:cs="Arial"/>
                <w:iCs/>
              </w:rPr>
              <w:t xml:space="preserve"> </w:t>
            </w:r>
            <w:r w:rsidR="003A1970">
              <w:rPr>
                <w:rFonts w:cs="Arial"/>
                <w:iCs/>
              </w:rPr>
              <w:tab/>
              <w:t>„keine“</w:t>
            </w:r>
          </w:p>
          <w:p w14:paraId="7267E78B" w14:textId="77777777" w:rsidR="003A1970" w:rsidRDefault="003A1970" w:rsidP="003A1970">
            <w:pPr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</w:p>
          <w:p w14:paraId="172AB73C" w14:textId="77777777" w:rsidR="003A1970" w:rsidRDefault="003A1970" w:rsidP="003A1970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6"/>
            <w:r>
              <w:rPr>
                <w:rFonts w:cs="Arial"/>
                <w:iCs/>
              </w:rPr>
              <w:instrText xml:space="preserve"> FORMCHECKBOX </w:instrText>
            </w:r>
            <w:r w:rsidR="00C63AAF">
              <w:rPr>
                <w:rFonts w:cs="Arial"/>
                <w:iCs/>
              </w:rPr>
            </w:r>
            <w:r w:rsidR="00C63AAF"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</w:rPr>
              <w:fldChar w:fldCharType="end"/>
            </w:r>
            <w:bookmarkEnd w:id="9"/>
            <w:r>
              <w:rPr>
                <w:rFonts w:cs="Arial"/>
                <w:iCs/>
              </w:rPr>
              <w:tab/>
              <w:t xml:space="preserve">Bedingungen Nr. </w:t>
            </w:r>
            <w:r>
              <w:rPr>
                <w:rFonts w:cs="Arial"/>
                <w:iCs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0" w:name="Text22"/>
            <w:r>
              <w:rPr>
                <w:rFonts w:cs="Arial"/>
                <w:iCs/>
              </w:rPr>
              <w:instrText xml:space="preserve"> FORMTEXT </w:instrText>
            </w:r>
            <w:r>
              <w:rPr>
                <w:rFonts w:cs="Arial"/>
                <w:iCs/>
              </w:rPr>
            </w:r>
            <w:r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</w:rPr>
              <w:fldChar w:fldCharType="end"/>
            </w:r>
            <w:bookmarkEnd w:id="10"/>
            <w:r>
              <w:rPr>
                <w:rFonts w:cs="Arial"/>
                <w:iCs/>
              </w:rPr>
              <w:t xml:space="preserve"> bis </w:t>
            </w:r>
            <w:r>
              <w:rPr>
                <w:rFonts w:cs="Arial"/>
                <w:iCs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1" w:name="Text24"/>
            <w:r>
              <w:rPr>
                <w:rFonts w:cs="Arial"/>
                <w:iCs/>
              </w:rPr>
              <w:instrText xml:space="preserve"> FORMTEXT </w:instrText>
            </w:r>
            <w:r>
              <w:rPr>
                <w:rFonts w:cs="Arial"/>
                <w:iCs/>
              </w:rPr>
            </w:r>
            <w:r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</w:rPr>
              <w:fldChar w:fldCharType="end"/>
            </w:r>
            <w:bookmarkEnd w:id="11"/>
          </w:p>
          <w:p w14:paraId="5CC43676" w14:textId="77777777" w:rsidR="003A1970" w:rsidRDefault="003A1970" w:rsidP="003A1970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</w:p>
          <w:p w14:paraId="6E6A3983" w14:textId="77777777" w:rsidR="003A1970" w:rsidRDefault="003A1970" w:rsidP="003A1970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2" w:name="Text25"/>
            <w:r>
              <w:rPr>
                <w:rFonts w:cs="Arial"/>
                <w:iCs/>
              </w:rPr>
              <w:instrText xml:space="preserve"> FORMTEXT </w:instrText>
            </w:r>
            <w:r>
              <w:rPr>
                <w:rFonts w:cs="Arial"/>
                <w:iCs/>
              </w:rPr>
            </w:r>
            <w:r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</w:rPr>
              <w:fldChar w:fldCharType="end"/>
            </w:r>
            <w:bookmarkEnd w:id="12"/>
          </w:p>
          <w:p w14:paraId="62A24AD4" w14:textId="77777777" w:rsidR="003A1970" w:rsidRPr="003C483F" w:rsidRDefault="003A1970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8C142" w14:textId="77777777" w:rsidR="004C50E5" w:rsidRDefault="004C50E5">
      <w:r>
        <w:separator/>
      </w:r>
    </w:p>
    <w:p w14:paraId="61AAF843" w14:textId="77777777" w:rsidR="004C50E5" w:rsidRDefault="004C50E5"/>
    <w:p w14:paraId="770302C5" w14:textId="77777777" w:rsidR="004C50E5" w:rsidRDefault="004C50E5"/>
    <w:p w14:paraId="498E3700" w14:textId="77777777" w:rsidR="004C50E5" w:rsidRDefault="004C50E5"/>
  </w:endnote>
  <w:endnote w:type="continuationSeparator" w:id="0">
    <w:p w14:paraId="226B6A16" w14:textId="77777777" w:rsidR="004C50E5" w:rsidRDefault="004C50E5">
      <w:r>
        <w:continuationSeparator/>
      </w:r>
    </w:p>
    <w:p w14:paraId="0DD18EA9" w14:textId="77777777" w:rsidR="004C50E5" w:rsidRDefault="004C50E5"/>
    <w:p w14:paraId="3B5A9381" w14:textId="77777777" w:rsidR="004C50E5" w:rsidRDefault="004C50E5"/>
    <w:p w14:paraId="1CD998DA" w14:textId="77777777" w:rsidR="004C50E5" w:rsidRDefault="004C50E5"/>
  </w:endnote>
  <w:endnote w:type="continuationNotice" w:id="1">
    <w:p w14:paraId="6D0A5A9B" w14:textId="77777777" w:rsidR="004C50E5" w:rsidRDefault="004C50E5"/>
    <w:p w14:paraId="4142F0A2" w14:textId="77777777" w:rsidR="004C50E5" w:rsidRDefault="004C50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4FEA9C6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85CCCE" wp14:editId="340F0288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8C3CE86" w14:textId="366E9343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1B63D1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D6C0FE" w14:textId="50B1F5C5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576B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576B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F6FE2" w14:textId="77777777" w:rsidR="004C50E5" w:rsidRDefault="004C50E5">
      <w:r>
        <w:separator/>
      </w:r>
    </w:p>
    <w:p w14:paraId="6123F0A4" w14:textId="77777777" w:rsidR="004C50E5" w:rsidRDefault="004C50E5"/>
    <w:p w14:paraId="3AD39E9E" w14:textId="77777777" w:rsidR="004C50E5" w:rsidRDefault="004C50E5"/>
    <w:p w14:paraId="6378E179" w14:textId="77777777" w:rsidR="004C50E5" w:rsidRDefault="004C50E5"/>
  </w:footnote>
  <w:footnote w:type="continuationSeparator" w:id="0">
    <w:p w14:paraId="4740E9EF" w14:textId="77777777" w:rsidR="004C50E5" w:rsidRDefault="004C50E5">
      <w:r>
        <w:continuationSeparator/>
      </w:r>
    </w:p>
    <w:p w14:paraId="205B55F6" w14:textId="77777777" w:rsidR="004C50E5" w:rsidRDefault="004C50E5"/>
    <w:p w14:paraId="6AFD7390" w14:textId="77777777" w:rsidR="004C50E5" w:rsidRDefault="004C50E5"/>
    <w:p w14:paraId="18475A2B" w14:textId="77777777" w:rsidR="004C50E5" w:rsidRDefault="004C50E5"/>
  </w:footnote>
  <w:footnote w:type="continuationNotice" w:id="1">
    <w:p w14:paraId="2EF7495B" w14:textId="77777777" w:rsidR="004C50E5" w:rsidRDefault="004C50E5"/>
    <w:p w14:paraId="5FC5EB6B" w14:textId="77777777" w:rsidR="004C50E5" w:rsidRDefault="004C50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CE86" w14:textId="77777777" w:rsidR="00A2746F" w:rsidRDefault="00A2746F" w:rsidP="00046C8E">
    <w:pPr>
      <w:pStyle w:val="Kopfzeile"/>
    </w:pPr>
    <w:r>
      <w:t>214</w:t>
    </w:r>
  </w:p>
  <w:p w14:paraId="7261A9EB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0707580">
    <w:abstractNumId w:val="1"/>
  </w:num>
  <w:num w:numId="2" w16cid:durableId="894395637">
    <w:abstractNumId w:val="6"/>
  </w:num>
  <w:num w:numId="3" w16cid:durableId="441732065">
    <w:abstractNumId w:val="9"/>
  </w:num>
  <w:num w:numId="4" w16cid:durableId="899484987">
    <w:abstractNumId w:val="18"/>
  </w:num>
  <w:num w:numId="5" w16cid:durableId="481048127">
    <w:abstractNumId w:val="11"/>
  </w:num>
  <w:num w:numId="6" w16cid:durableId="726683372">
    <w:abstractNumId w:val="3"/>
  </w:num>
  <w:num w:numId="7" w16cid:durableId="1220630282">
    <w:abstractNumId w:val="14"/>
  </w:num>
  <w:num w:numId="8" w16cid:durableId="1946765808">
    <w:abstractNumId w:val="10"/>
  </w:num>
  <w:num w:numId="9" w16cid:durableId="1099332716">
    <w:abstractNumId w:val="17"/>
  </w:num>
  <w:num w:numId="10" w16cid:durableId="552424748">
    <w:abstractNumId w:val="5"/>
  </w:num>
  <w:num w:numId="11" w16cid:durableId="810824146">
    <w:abstractNumId w:val="13"/>
  </w:num>
  <w:num w:numId="12" w16cid:durableId="275216122">
    <w:abstractNumId w:val="13"/>
  </w:num>
  <w:num w:numId="13" w16cid:durableId="489752727">
    <w:abstractNumId w:val="13"/>
  </w:num>
  <w:num w:numId="14" w16cid:durableId="601112347">
    <w:abstractNumId w:val="13"/>
  </w:num>
  <w:num w:numId="15" w16cid:durableId="1420104198">
    <w:abstractNumId w:val="13"/>
  </w:num>
  <w:num w:numId="16" w16cid:durableId="1940062934">
    <w:abstractNumId w:val="2"/>
  </w:num>
  <w:num w:numId="17" w16cid:durableId="1906601477">
    <w:abstractNumId w:val="2"/>
  </w:num>
  <w:num w:numId="18" w16cid:durableId="654333376">
    <w:abstractNumId w:val="16"/>
  </w:num>
  <w:num w:numId="19" w16cid:durableId="472019624">
    <w:abstractNumId w:val="15"/>
  </w:num>
  <w:num w:numId="20" w16cid:durableId="342825017">
    <w:abstractNumId w:val="12"/>
  </w:num>
  <w:num w:numId="21" w16cid:durableId="208342680">
    <w:abstractNumId w:val="7"/>
  </w:num>
  <w:num w:numId="22" w16cid:durableId="298270920">
    <w:abstractNumId w:val="0"/>
  </w:num>
  <w:num w:numId="23" w16cid:durableId="250243226">
    <w:abstractNumId w:val="8"/>
  </w:num>
  <w:num w:numId="24" w16cid:durableId="10516097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3A20"/>
    <w:rsid w:val="000B4ED7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73889"/>
    <w:rsid w:val="003814AE"/>
    <w:rsid w:val="003938E2"/>
    <w:rsid w:val="003A1970"/>
    <w:rsid w:val="003A34D1"/>
    <w:rsid w:val="003A36E9"/>
    <w:rsid w:val="003A72AB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14C88"/>
    <w:rsid w:val="00422FD6"/>
    <w:rsid w:val="00424038"/>
    <w:rsid w:val="00424846"/>
    <w:rsid w:val="00424B3B"/>
    <w:rsid w:val="00430C99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0E5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108B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757E"/>
    <w:rsid w:val="00724CA7"/>
    <w:rsid w:val="00726701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0E67"/>
    <w:rsid w:val="007A2719"/>
    <w:rsid w:val="007A6151"/>
    <w:rsid w:val="007B2F67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51643"/>
    <w:rsid w:val="00962412"/>
    <w:rsid w:val="00970336"/>
    <w:rsid w:val="0097166A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17925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AF3A85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63AAF"/>
    <w:rsid w:val="00C7526D"/>
    <w:rsid w:val="00C7551B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92CA1"/>
    <w:rsid w:val="00DA276D"/>
    <w:rsid w:val="00DA291A"/>
    <w:rsid w:val="00DB0DC2"/>
    <w:rsid w:val="00DB6C0D"/>
    <w:rsid w:val="00DC16E4"/>
    <w:rsid w:val="00DC2EA6"/>
    <w:rsid w:val="00DC3EC8"/>
    <w:rsid w:val="00DC7E08"/>
    <w:rsid w:val="00DD5025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801BA"/>
    <w:rsid w:val="00E83B0B"/>
    <w:rsid w:val="00E85EBB"/>
    <w:rsid w:val="00E9268B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550AA"/>
    <w:rsid w:val="00F627C1"/>
    <w:rsid w:val="00F6551A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9C8CA-8D40-49E7-93C2-9D0B184664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50E4F8-9B50-4A82-BC74-3F173D511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617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Lütticken, Marc</cp:lastModifiedBy>
  <cp:revision>6</cp:revision>
  <cp:lastPrinted>2013-07-26T08:22:00Z</cp:lastPrinted>
  <dcterms:created xsi:type="dcterms:W3CDTF">2023-11-03T09:28:00Z</dcterms:created>
  <dcterms:modified xsi:type="dcterms:W3CDTF">2026-04-24T12:06:00Z</dcterms:modified>
</cp:coreProperties>
</file>